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4EA" w:rsidRDefault="004764EA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single"/>
        </w:rPr>
        <w:t>DATE NUT BREAD</w:t>
      </w:r>
    </w:p>
    <w:p w:rsidR="004764EA" w:rsidRDefault="004764EA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 xml:space="preserve">Oven 350 </w:t>
      </w:r>
      <w:proofErr w:type="gramStart"/>
      <w:r>
        <w:rPr>
          <w:rFonts w:ascii="Lucida Handwriting" w:hAnsi="Lucida Handwriting"/>
          <w:sz w:val="32"/>
          <w:szCs w:val="32"/>
        </w:rPr>
        <w:t>degrees  Bake</w:t>
      </w:r>
      <w:proofErr w:type="gramEnd"/>
      <w:r>
        <w:rPr>
          <w:rFonts w:ascii="Lucida Handwriting" w:hAnsi="Lucida Handwriting"/>
          <w:sz w:val="32"/>
          <w:szCs w:val="32"/>
        </w:rPr>
        <w:t xml:space="preserve"> 1 hour</w:t>
      </w:r>
    </w:p>
    <w:p w:rsidR="004764EA" w:rsidRDefault="004764EA" w:rsidP="002F63A1">
      <w:pPr>
        <w:jc w:val="center"/>
        <w:rPr>
          <w:rFonts w:ascii="Lucida Handwriting" w:hAnsi="Lucida Handwriting"/>
          <w:sz w:val="32"/>
          <w:szCs w:val="32"/>
        </w:rPr>
      </w:pPr>
    </w:p>
    <w:p w:rsidR="004764EA" w:rsidRDefault="004764EA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package chopped dates</w:t>
      </w:r>
    </w:p>
    <w:p w:rsidR="004764EA" w:rsidRDefault="004764EA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cup chopped nuts</w:t>
      </w:r>
    </w:p>
    <w:p w:rsidR="004764EA" w:rsidRDefault="004764EA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teaspoons baking soda</w:t>
      </w:r>
    </w:p>
    <w:p w:rsidR="004764EA" w:rsidRDefault="004764EA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½ cups boiling water</w:t>
      </w:r>
    </w:p>
    <w:p w:rsidR="004764EA" w:rsidRDefault="004764EA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Mix and set aside.</w:t>
      </w:r>
    </w:p>
    <w:p w:rsidR="004764EA" w:rsidRDefault="004764EA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tablespoons shortening</w:t>
      </w:r>
    </w:p>
    <w:p w:rsidR="004764EA" w:rsidRDefault="004764EA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cups sugar</w:t>
      </w:r>
    </w:p>
    <w:p w:rsidR="004764EA" w:rsidRDefault="004764EA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eggs</w:t>
      </w:r>
    </w:p>
    <w:p w:rsidR="004764EA" w:rsidRDefault="004764EA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3 ½ cups flour</w:t>
      </w:r>
    </w:p>
    <w:p w:rsidR="004764EA" w:rsidRDefault="004764EA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teaspoon vanilla</w:t>
      </w:r>
    </w:p>
    <w:p w:rsidR="004764EA" w:rsidRDefault="004764EA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Milk</w:t>
      </w:r>
    </w:p>
    <w:p w:rsidR="004764EA" w:rsidRDefault="004764EA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Mix together, adding some milk as needed until mixture is smooth.</w:t>
      </w:r>
    </w:p>
    <w:p w:rsidR="004764EA" w:rsidRDefault="004764EA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Mix both mixtures together.  Grease loaf pan.</w:t>
      </w:r>
    </w:p>
    <w:p w:rsidR="004764EA" w:rsidRPr="004764EA" w:rsidRDefault="004764EA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Bake 1 hour.</w:t>
      </w:r>
    </w:p>
    <w:sectPr w:rsidR="004764EA" w:rsidRPr="004764EA" w:rsidSect="001D27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20"/>
  <w:characterSpacingControl w:val="doNotCompress"/>
  <w:compat/>
  <w:rsids>
    <w:rsidRoot w:val="004764EA"/>
    <w:rsid w:val="001D2716"/>
    <w:rsid w:val="002F63A1"/>
    <w:rsid w:val="004764EA"/>
    <w:rsid w:val="00B24EE8"/>
    <w:rsid w:val="00CB6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7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_2\Desktop\Reci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Recipe</Template>
  <TotalTime>5</TotalTime>
  <Pages>1</Pages>
  <Words>54</Words>
  <Characters>310</Characters>
  <Application>Microsoft Office Word</Application>
  <DocSecurity>0</DocSecurity>
  <Lines>2</Lines>
  <Paragraphs>1</Paragraphs>
  <ScaleCrop>false</ScaleCrop>
  <Company>Hewlett-Packard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2</cp:revision>
  <dcterms:created xsi:type="dcterms:W3CDTF">2012-07-18T23:58:00Z</dcterms:created>
  <dcterms:modified xsi:type="dcterms:W3CDTF">2012-07-19T00:03:00Z</dcterms:modified>
</cp:coreProperties>
</file>